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C23" w:rsidRPr="00972DD6" w:rsidRDefault="00577C23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Росреестр_________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577C23" w:rsidRPr="00972DD6" w:rsidRDefault="00577C23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577C23" w:rsidRPr="00972DD6" w:rsidRDefault="00577C23" w:rsidP="00CC186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076D56">
        <w:rPr>
          <w:rFonts w:ascii="Times New Roman" w:hAnsi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577C23" w:rsidRDefault="00577C23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выписку из ЕГРП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</w:t>
      </w: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___________________________________________________</w:t>
      </w: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577C23" w:rsidRDefault="00577C2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577C23" w:rsidRDefault="00577C2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577C23" w:rsidRDefault="00577C2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Pr="003B6721" w:rsidRDefault="00577C23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r>
        <w:rPr>
          <w:rFonts w:ascii="Times New Roman" w:hAnsi="Times New Roman"/>
          <w:sz w:val="28"/>
          <w:szCs w:val="28"/>
          <w:u w:val="single"/>
        </w:rPr>
        <w:t xml:space="preserve">Малогнеушевского сельсовета Рыльского </w:t>
      </w:r>
      <w:r w:rsidRPr="00972DD6">
        <w:rPr>
          <w:rFonts w:ascii="Times New Roman" w:hAnsi="Times New Roman"/>
          <w:sz w:val="28"/>
          <w:szCs w:val="28"/>
          <w:u w:val="single"/>
        </w:rPr>
        <w:t>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577C23" w:rsidRPr="004658C2" w:rsidRDefault="00577C2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577C23" w:rsidRDefault="00577C2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577C23" w:rsidRDefault="00577C23" w:rsidP="00C8148D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577C23" w:rsidRDefault="00577C2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577C23" w:rsidRPr="00D648B0" w:rsidRDefault="00577C2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577C23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73DAD"/>
    <w:rsid w:val="00076D56"/>
    <w:rsid w:val="001B5148"/>
    <w:rsid w:val="00215D65"/>
    <w:rsid w:val="003B6721"/>
    <w:rsid w:val="003E25ED"/>
    <w:rsid w:val="00434F20"/>
    <w:rsid w:val="004658C2"/>
    <w:rsid w:val="00577C23"/>
    <w:rsid w:val="008524D2"/>
    <w:rsid w:val="008A6FA0"/>
    <w:rsid w:val="008A7BF5"/>
    <w:rsid w:val="008C3C3A"/>
    <w:rsid w:val="00972DD6"/>
    <w:rsid w:val="00A838C2"/>
    <w:rsid w:val="00A86DD8"/>
    <w:rsid w:val="00C358CA"/>
    <w:rsid w:val="00C8148D"/>
    <w:rsid w:val="00CC1868"/>
    <w:rsid w:val="00D648B0"/>
    <w:rsid w:val="00F16ED0"/>
    <w:rsid w:val="00F4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3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314</Words>
  <Characters>1794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2017-09-06T18:57:00Z</cp:lastPrinted>
  <dcterms:created xsi:type="dcterms:W3CDTF">2017-07-17T11:33:00Z</dcterms:created>
  <dcterms:modified xsi:type="dcterms:W3CDTF">2017-09-07T06:07:00Z</dcterms:modified>
</cp:coreProperties>
</file>